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74AAE" w14:textId="41B60186" w:rsidR="006B2F86" w:rsidRDefault="00BD065A" w:rsidP="00E71FC3">
      <w:pPr>
        <w:pStyle w:val="NoSpacing"/>
      </w:pPr>
      <w:r>
        <w:rPr>
          <w:u w:val="single"/>
        </w:rPr>
        <w:t>John SHIRLEY</w:t>
      </w:r>
      <w:r>
        <w:t xml:space="preserve">   </w:t>
      </w:r>
      <w:proofErr w:type="gramStart"/>
      <w:r>
        <w:t xml:space="preserve">   (</w:t>
      </w:r>
      <w:proofErr w:type="gramEnd"/>
      <w:r>
        <w:t>fl.1474-9)</w:t>
      </w:r>
    </w:p>
    <w:p w14:paraId="7E655B2D" w14:textId="1167C3F6" w:rsidR="00BD065A" w:rsidRDefault="00BD065A" w:rsidP="00E71FC3">
      <w:pPr>
        <w:pStyle w:val="NoSpacing"/>
      </w:pPr>
    </w:p>
    <w:p w14:paraId="54D57C86" w14:textId="1D16F773" w:rsidR="00BD065A" w:rsidRDefault="00BD065A" w:rsidP="00E71FC3">
      <w:pPr>
        <w:pStyle w:val="NoSpacing"/>
      </w:pPr>
    </w:p>
    <w:p w14:paraId="151FB74B" w14:textId="0E4513ED" w:rsidR="00BD065A" w:rsidRDefault="00BD065A" w:rsidP="00E71FC3">
      <w:pPr>
        <w:pStyle w:val="NoSpacing"/>
      </w:pPr>
      <w:r>
        <w:t xml:space="preserve">     Apr.1474</w:t>
      </w:r>
      <w:r>
        <w:tab/>
        <w:t>He was indentured to William, Lord Hastings(q.v.).  (Ricardian 153 p.267)</w:t>
      </w:r>
    </w:p>
    <w:p w14:paraId="0B1A3116" w14:textId="34468BA4" w:rsidR="00BD065A" w:rsidRDefault="00BD065A" w:rsidP="00E71FC3">
      <w:pPr>
        <w:pStyle w:val="NoSpacing"/>
      </w:pPr>
      <w:r>
        <w:t xml:space="preserve">         1477-8</w:t>
      </w:r>
      <w:r>
        <w:tab/>
        <w:t>He accompanied Hastings to Calais.   (ibid.)</w:t>
      </w:r>
    </w:p>
    <w:p w14:paraId="1167E0E2" w14:textId="35F60798" w:rsidR="00BD065A" w:rsidRDefault="00BD065A" w:rsidP="00E71FC3">
      <w:pPr>
        <w:pStyle w:val="NoSpacing"/>
      </w:pPr>
      <w:r>
        <w:t xml:space="preserve">         1478-9</w:t>
      </w:r>
      <w:r>
        <w:tab/>
        <w:t>He received robes from the royal wardrobe.   (ibid.)</w:t>
      </w:r>
    </w:p>
    <w:p w14:paraId="3A8E108F" w14:textId="771E1C95" w:rsidR="00BD065A" w:rsidRDefault="00BD065A" w:rsidP="00E71FC3">
      <w:pPr>
        <w:pStyle w:val="NoSpacing"/>
      </w:pPr>
    </w:p>
    <w:p w14:paraId="593B69C7" w14:textId="5755D5A0" w:rsidR="00BD065A" w:rsidRDefault="00BD065A" w:rsidP="00E71FC3">
      <w:pPr>
        <w:pStyle w:val="NoSpacing"/>
      </w:pPr>
    </w:p>
    <w:p w14:paraId="12F14F44" w14:textId="51DE845A" w:rsidR="00BD065A" w:rsidRPr="00BD065A" w:rsidRDefault="00BD065A" w:rsidP="00E71FC3">
      <w:pPr>
        <w:pStyle w:val="NoSpacing"/>
      </w:pPr>
      <w:r>
        <w:t>9 June 2018</w:t>
      </w:r>
      <w:bookmarkStart w:id="0" w:name="_GoBack"/>
      <w:bookmarkEnd w:id="0"/>
    </w:p>
    <w:sectPr w:rsidR="00BD065A" w:rsidRPr="00BD06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C0CF5" w14:textId="77777777" w:rsidR="00BD065A" w:rsidRDefault="00BD065A" w:rsidP="00E71FC3">
      <w:pPr>
        <w:spacing w:after="0" w:line="240" w:lineRule="auto"/>
      </w:pPr>
      <w:r>
        <w:separator/>
      </w:r>
    </w:p>
  </w:endnote>
  <w:endnote w:type="continuationSeparator" w:id="0">
    <w:p w14:paraId="29514653" w14:textId="77777777" w:rsidR="00BD065A" w:rsidRDefault="00BD06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9B4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8CA1A" w14:textId="77777777" w:rsidR="00BD065A" w:rsidRDefault="00BD065A" w:rsidP="00E71FC3">
      <w:pPr>
        <w:spacing w:after="0" w:line="240" w:lineRule="auto"/>
      </w:pPr>
      <w:r>
        <w:separator/>
      </w:r>
    </w:p>
  </w:footnote>
  <w:footnote w:type="continuationSeparator" w:id="0">
    <w:p w14:paraId="2D276A4C" w14:textId="77777777" w:rsidR="00BD065A" w:rsidRDefault="00BD06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A"/>
    <w:rsid w:val="001A7C09"/>
    <w:rsid w:val="00577BD5"/>
    <w:rsid w:val="00656CBA"/>
    <w:rsid w:val="006A1F77"/>
    <w:rsid w:val="00733BE7"/>
    <w:rsid w:val="00AB52E8"/>
    <w:rsid w:val="00B16D3F"/>
    <w:rsid w:val="00BB41AC"/>
    <w:rsid w:val="00BD06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B8889"/>
  <w15:chartTrackingRefBased/>
  <w15:docId w15:val="{084250F0-BA93-4319-B140-DE1A91E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2018-06-09T16:11:00Z</dcterms:created>
  <dcterms:modified xsi:type="dcterms:W3CDTF">2018-06-09T16:15:00Z</dcterms:modified>
</cp:coreProperties>
</file>